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D4C2" w14:textId="09DEAED9" w:rsidR="00ED7072" w:rsidRDefault="00ED7072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268F8806" w14:textId="77777777" w:rsidR="00D3286C" w:rsidRPr="000D17E1" w:rsidRDefault="00D3286C" w:rsidP="00D3286C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14:paraId="6B6204E0" w14:textId="77777777" w:rsidR="00D3286C" w:rsidRDefault="00D3286C" w:rsidP="00D3286C">
      <w:pPr>
        <w:jc w:val="both"/>
      </w:pPr>
    </w:p>
    <w:p w14:paraId="2A61F625" w14:textId="77777777" w:rsidR="00D3286C" w:rsidRDefault="00D3286C" w:rsidP="00D3286C">
      <w:r>
        <w:rPr>
          <w:noProof/>
          <w:sz w:val="16"/>
          <w:szCs w:val="16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EA3A0" wp14:editId="5F67EC77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3C9FA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14:paraId="29A839F0" w14:textId="77777777" w:rsidR="00D3286C" w:rsidRPr="002D3AD3" w:rsidRDefault="00D3286C" w:rsidP="00D3286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EA3A0" id="Rectangle 3" o:spid="_x0000_s1026" style="position:absolute;margin-left:132.45pt;margin-top:1.6pt;width:243.15pt;height:101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" fillcolor="white [3201]" strokecolor="#70ad47 [3209]" strokeweight="1pt">
                <v:textbox>
                  <w:txbxContent>
                    <w:p w14:paraId="1E43C9FA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14:paraId="29A839F0" w14:textId="77777777" w:rsidR="00D3286C" w:rsidRPr="002D3AD3" w:rsidRDefault="00D3286C" w:rsidP="00D3286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0B2CAB28" w14:textId="77777777" w:rsidR="00D3286C" w:rsidRDefault="00D3286C" w:rsidP="00D3286C"/>
    <w:p w14:paraId="4BAEDC78" w14:textId="77777777" w:rsidR="00D3286C" w:rsidRDefault="00D3286C" w:rsidP="00D3286C"/>
    <w:p w14:paraId="0E4CD79D" w14:textId="77777777" w:rsidR="00D3286C" w:rsidRPr="00387ABD" w:rsidRDefault="00D3286C" w:rsidP="00D3286C">
      <w:pPr>
        <w:rPr>
          <w:rFonts w:ascii="Arial" w:hAnsi="Arial" w:cs="Arial"/>
        </w:rPr>
      </w:pPr>
    </w:p>
    <w:p w14:paraId="34F86AB7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3922CFA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078576CA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262AE88B" w14:textId="77777777" w:rsidR="00D3286C" w:rsidRDefault="00D3286C" w:rsidP="00D3286C">
      <w:pPr>
        <w:spacing w:line="276" w:lineRule="auto"/>
        <w:jc w:val="both"/>
        <w:rPr>
          <w:rFonts w:ascii="Arial" w:hAnsi="Arial" w:cs="Arial"/>
        </w:rPr>
      </w:pPr>
    </w:p>
    <w:p w14:paraId="4D37EF0F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81401D3" w14:textId="77777777" w:rsidR="002E67E8" w:rsidRDefault="002E67E8" w:rsidP="00B5241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14:paraId="7296C800" w14:textId="77777777" w:rsidR="002E67E8" w:rsidRDefault="002E67E8" w:rsidP="00B5241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</w:t>
      </w:r>
      <w:r w:rsidRPr="00895A5C">
        <w:rPr>
          <w:rFonts w:ascii="Arial" w:hAnsi="Arial" w:cs="Arial"/>
        </w:rPr>
        <w:t>Director: Transversal Contracting</w:t>
      </w:r>
    </w:p>
    <w:p w14:paraId="1D83ABBA" w14:textId="77777777" w:rsidR="002E67E8" w:rsidRDefault="002E67E8" w:rsidP="00B5241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14:paraId="5F5FBEA2" w14:textId="77777777" w:rsidR="002E67E8" w:rsidRDefault="002E67E8" w:rsidP="00B5241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14:paraId="7721324D" w14:textId="77777777" w:rsidR="002E67E8" w:rsidRDefault="002E67E8" w:rsidP="00B5241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14:paraId="4F93B1E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684A708E" w14:textId="6DCADDE7" w:rsidR="00533F99" w:rsidRDefault="00533F99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Email: </w:t>
      </w:r>
      <w:hyperlink r:id="rId8" w:history="1">
        <w:r w:rsidR="00C82225" w:rsidRPr="00C539E8">
          <w:rPr>
            <w:rStyle w:val="Hyperlink"/>
            <w:rFonts w:ascii="Arial" w:hAnsi="Arial" w:cs="Arial"/>
          </w:rPr>
          <w:t>Thato.Hlatshwayo@treasury.gov.za</w:t>
        </w:r>
      </w:hyperlink>
      <w:r>
        <w:rPr>
          <w:rFonts w:ascii="Arial" w:hAnsi="Arial" w:cs="Arial"/>
        </w:rPr>
        <w:t xml:space="preserve"> </w:t>
      </w:r>
    </w:p>
    <w:p w14:paraId="701DB7F9" w14:textId="19E25F5F" w:rsidR="002E67E8" w:rsidRDefault="00CB79ED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Contact :</w:t>
      </w:r>
      <w:r w:rsidR="002E67E8">
        <w:rPr>
          <w:rFonts w:ascii="Arial" w:hAnsi="Arial" w:cs="Arial"/>
        </w:rPr>
        <w:t xml:space="preserve">  0</w:t>
      </w:r>
      <w:r w:rsidR="00C26A6A">
        <w:rPr>
          <w:rFonts w:ascii="Arial" w:hAnsi="Arial" w:cs="Arial"/>
        </w:rPr>
        <w:t>82 887 6715</w:t>
      </w:r>
    </w:p>
    <w:p w14:paraId="3F27B45B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13EEC49" w14:textId="0120E165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Attention: Ms </w:t>
      </w:r>
      <w:r w:rsidR="00C82225">
        <w:rPr>
          <w:rFonts w:ascii="Arial" w:hAnsi="Arial" w:cs="Arial"/>
        </w:rPr>
        <w:t>Thato Hlatshwayo</w:t>
      </w:r>
    </w:p>
    <w:p w14:paraId="15FB959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702AEA7" w14:textId="1C207EAF" w:rsidR="002E67E8" w:rsidRDefault="003145F9" w:rsidP="002E67E8">
      <w:pPr>
        <w:pStyle w:val="BodyText2"/>
        <w:spacing w:line="276" w:lineRule="auto"/>
        <w:jc w:val="both"/>
        <w:rPr>
          <w:rFonts w:ascii="Arial" w:hAnsi="Arial" w:cs="Arial"/>
        </w:rPr>
      </w:pPr>
      <w:bookmarkStart w:id="0" w:name="_Hlk148698639"/>
      <w:r w:rsidRPr="003145F9">
        <w:rPr>
          <w:rFonts w:ascii="Arial" w:hAnsi="Arial" w:cs="Arial"/>
          <w:b/>
        </w:rPr>
        <w:t>INVITATION TO PARTICIPATE ON</w:t>
      </w:r>
      <w:bookmarkEnd w:id="0"/>
      <w:r w:rsidR="000B6D5E">
        <w:rPr>
          <w:rFonts w:ascii="Arial" w:hAnsi="Arial" w:cs="Arial"/>
          <w:b/>
        </w:rPr>
        <w:t xml:space="preserve"> </w:t>
      </w:r>
      <w:r w:rsidR="000B6D5E" w:rsidRPr="000B6D5E">
        <w:rPr>
          <w:rFonts w:ascii="Arial" w:hAnsi="Arial" w:cs="Arial"/>
          <w:b/>
        </w:rPr>
        <w:t>TRANVERSAL CONTRACT RT70:2026: SUPPLY AND DELIVERY OF AUTOMOTIVE DIESEL FUEL, AVIATION FUEL (JET A-1 AND AVGAS), HEAVY FURNACE OIL (HFO), ILLUMINATING PARAFFIN (IP), MARINE GAS OIL (MGO) AND</w:t>
      </w:r>
      <w:r w:rsidR="00A233BC">
        <w:rPr>
          <w:rFonts w:ascii="Arial" w:hAnsi="Arial" w:cs="Arial"/>
          <w:b/>
        </w:rPr>
        <w:t xml:space="preserve"> </w:t>
      </w:r>
      <w:r w:rsidR="000B6D5E" w:rsidRPr="000B6D5E">
        <w:rPr>
          <w:rFonts w:ascii="Arial" w:hAnsi="Arial" w:cs="Arial"/>
          <w:b/>
        </w:rPr>
        <w:t>PETROL FOR A PERIOD 01 AUGUST 2026 TO 31 JULY 2031</w:t>
      </w:r>
      <w:r w:rsidR="000B6D5E">
        <w:rPr>
          <w:rFonts w:ascii="Arial" w:hAnsi="Arial" w:cs="Arial"/>
          <w:b/>
        </w:rPr>
        <w:t>.</w:t>
      </w:r>
    </w:p>
    <w:p w14:paraId="27652BDD" w14:textId="0B874994" w:rsidR="002E67E8" w:rsidRPr="00012E37" w:rsidRDefault="002E67E8" w:rsidP="00CD339A">
      <w:pPr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</w:rPr>
        <w:t>For and on behalf of ____________________________________</w:t>
      </w:r>
      <w:r>
        <w:rPr>
          <w:rFonts w:ascii="Arial" w:hAnsi="Arial" w:cs="Arial"/>
          <w:i/>
          <w:sz w:val="20"/>
          <w:szCs w:val="20"/>
        </w:rPr>
        <w:t>(</w:t>
      </w:r>
      <w:r w:rsidRPr="002C7504">
        <w:rPr>
          <w:rFonts w:ascii="Arial" w:hAnsi="Arial" w:cs="Arial"/>
          <w:i/>
          <w:sz w:val="16"/>
          <w:szCs w:val="16"/>
        </w:rPr>
        <w:t>State Institution name)</w:t>
      </w:r>
    </w:p>
    <w:p w14:paraId="6F5078B3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D336CCD" w14:textId="38A8D335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1707A" wp14:editId="61F4DB73">
                <wp:simplePos x="0" y="0"/>
                <wp:positionH relativeFrom="column">
                  <wp:posOffset>34290</wp:posOffset>
                </wp:positionH>
                <wp:positionV relativeFrom="paragraph">
                  <wp:posOffset>55880</wp:posOffset>
                </wp:positionV>
                <wp:extent cx="241935" cy="207010"/>
                <wp:effectExtent l="15240" t="13335" r="9525" b="8255"/>
                <wp:wrapNone/>
                <wp:docPr id="1596142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00F1D" id="Rectangle 2" o:spid="_x0000_s1026" style="position:absolute;margin-left:2.7pt;margin-top:4.4pt;width:19.0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0PiCQIAABYEAAAOAAAAZHJzL2Uyb0RvYy54bWysU9uO2yAQfa/Uf0C8N7bTpMlacVarbFNV&#10;2l6kbT+AYGyjYoYOJE769R2IN5tenqrygBgGDmfOHFa3x96wg0KvwVa8mOScKSuh1rat+Ncv21d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" strokeweight="1.25pt"/>
            </w:pict>
          </mc:Fallback>
        </mc:AlternateContent>
      </w:r>
      <w:r>
        <w:rPr>
          <w:rFonts w:ascii="Arial" w:hAnsi="Arial" w:cs="Arial"/>
        </w:rPr>
        <w:t xml:space="preserve">        YES, we accept the invitation to participate in the above-mentioned Transversal Term Contract. The </w:t>
      </w:r>
      <w:r w:rsidRPr="00895A5C">
        <w:rPr>
          <w:rFonts w:ascii="Arial" w:hAnsi="Arial" w:cs="Arial"/>
        </w:rPr>
        <w:t xml:space="preserve">institution has an estimated budget of R_____________________ for </w:t>
      </w:r>
      <w:r w:rsidRPr="008433E2">
        <w:rPr>
          <w:rFonts w:ascii="Arial" w:hAnsi="Arial" w:cs="Arial"/>
        </w:rPr>
        <w:t>the procurement of items on RT</w:t>
      </w:r>
      <w:r w:rsidR="006B14DD">
        <w:rPr>
          <w:rFonts w:ascii="Arial" w:hAnsi="Arial" w:cs="Arial"/>
        </w:rPr>
        <w:t>70</w:t>
      </w:r>
      <w:r w:rsidRPr="008433E2">
        <w:rPr>
          <w:rFonts w:ascii="Arial" w:hAnsi="Arial" w:cs="Arial"/>
        </w:rPr>
        <w:t>-202</w:t>
      </w:r>
      <w:r w:rsidR="006B14DD">
        <w:rPr>
          <w:rFonts w:ascii="Arial" w:hAnsi="Arial" w:cs="Arial"/>
        </w:rPr>
        <w:t>6</w:t>
      </w:r>
      <w:r w:rsidRPr="008433E2">
        <w:rPr>
          <w:rFonts w:ascii="Arial" w:hAnsi="Arial" w:cs="Arial"/>
        </w:rPr>
        <w:t xml:space="preserve"> for the period 1 </w:t>
      </w:r>
      <w:r w:rsidR="003145F9">
        <w:rPr>
          <w:rFonts w:ascii="Arial" w:hAnsi="Arial" w:cs="Arial"/>
        </w:rPr>
        <w:t>August</w:t>
      </w:r>
      <w:r w:rsidRPr="008433E2">
        <w:rPr>
          <w:rFonts w:ascii="Arial" w:hAnsi="Arial" w:cs="Arial"/>
        </w:rPr>
        <w:t xml:space="preserve"> 202</w:t>
      </w:r>
      <w:r w:rsidR="003145F9">
        <w:rPr>
          <w:rFonts w:ascii="Arial" w:hAnsi="Arial" w:cs="Arial"/>
        </w:rPr>
        <w:t>6</w:t>
      </w:r>
      <w:r w:rsidRPr="008433E2">
        <w:rPr>
          <w:rFonts w:ascii="Arial" w:hAnsi="Arial" w:cs="Arial"/>
        </w:rPr>
        <w:t xml:space="preserve"> to 3</w:t>
      </w:r>
      <w:r w:rsidR="00237B79">
        <w:rPr>
          <w:rFonts w:ascii="Arial" w:hAnsi="Arial" w:cs="Arial"/>
        </w:rPr>
        <w:t>1</w:t>
      </w:r>
      <w:r w:rsidR="00B52416">
        <w:rPr>
          <w:rFonts w:ascii="Arial" w:hAnsi="Arial" w:cs="Arial"/>
        </w:rPr>
        <w:t xml:space="preserve"> Ju</w:t>
      </w:r>
      <w:r w:rsidR="003145F9">
        <w:rPr>
          <w:rFonts w:ascii="Arial" w:hAnsi="Arial" w:cs="Arial"/>
        </w:rPr>
        <w:t>ly</w:t>
      </w:r>
      <w:r w:rsidRPr="008433E2">
        <w:rPr>
          <w:rFonts w:ascii="Arial" w:hAnsi="Arial" w:cs="Arial"/>
        </w:rPr>
        <w:t xml:space="preserve"> 20</w:t>
      </w:r>
      <w:r w:rsidR="00180DD1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</w:p>
    <w:p w14:paraId="38E1E564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47DF552F" w14:textId="77777777" w:rsidR="007448E3" w:rsidRDefault="007448E3" w:rsidP="002E67E8">
      <w:pPr>
        <w:spacing w:before="120" w:after="120" w:line="360" w:lineRule="auto"/>
        <w:jc w:val="both"/>
        <w:rPr>
          <w:rFonts w:ascii="Arial" w:hAnsi="Arial" w:cs="Arial"/>
        </w:rPr>
      </w:pPr>
    </w:p>
    <w:p w14:paraId="5EDADFE1" w14:textId="754A8BBA" w:rsidR="002E67E8" w:rsidRDefault="002E67E8" w:rsidP="002E67E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herewith acknowledge and confirm that the information provided above is true and correct.  </w:t>
      </w:r>
    </w:p>
    <w:p w14:paraId="0DCBAB82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597F5BDD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Kind Regards</w:t>
      </w:r>
    </w:p>
    <w:p w14:paraId="05F40BA0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E6EA089" w14:textId="77777777" w:rsidR="002E67E8" w:rsidRDefault="002E67E8" w:rsidP="002E67E8">
      <w:pPr>
        <w:spacing w:line="276" w:lineRule="auto"/>
        <w:jc w:val="both"/>
        <w:rPr>
          <w:rFonts w:ascii="Arial" w:hAnsi="Arial" w:cs="Arial"/>
        </w:rPr>
      </w:pPr>
    </w:p>
    <w:p w14:paraId="75119670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76C15210" w14:textId="77777777" w:rsidTr="00605076">
        <w:trPr>
          <w:trHeight w:val="80"/>
        </w:trPr>
        <w:tc>
          <w:tcPr>
            <w:tcW w:w="1560" w:type="dxa"/>
          </w:tcPr>
          <w:p w14:paraId="3EC52B7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2D2159E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738305C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04817D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5A2628ED" w14:textId="77777777" w:rsidTr="00605076">
        <w:tc>
          <w:tcPr>
            <w:tcW w:w="4536" w:type="dxa"/>
            <w:gridSpan w:val="4"/>
          </w:tcPr>
          <w:p w14:paraId="71761590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76A067C0" w14:textId="77777777" w:rsidTr="00605076">
        <w:tc>
          <w:tcPr>
            <w:tcW w:w="4536" w:type="dxa"/>
            <w:gridSpan w:val="4"/>
          </w:tcPr>
          <w:p w14:paraId="04FCF06E" w14:textId="509FB1C8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154D15C1" w14:textId="77777777" w:rsidTr="00605076">
        <w:tc>
          <w:tcPr>
            <w:tcW w:w="4536" w:type="dxa"/>
            <w:gridSpan w:val="4"/>
          </w:tcPr>
          <w:p w14:paraId="02B92F02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73AC2BFC" w14:textId="77777777" w:rsidTr="00605076">
        <w:tc>
          <w:tcPr>
            <w:tcW w:w="4536" w:type="dxa"/>
            <w:gridSpan w:val="4"/>
          </w:tcPr>
          <w:p w14:paraId="49483F2B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Senior Manager SCM Unit</w:t>
            </w:r>
          </w:p>
        </w:tc>
      </w:tr>
      <w:tr w:rsidR="002E67E8" w:rsidRPr="00B1191D" w14:paraId="07487F36" w14:textId="77777777" w:rsidTr="00605076">
        <w:tc>
          <w:tcPr>
            <w:tcW w:w="4536" w:type="dxa"/>
            <w:gridSpan w:val="4"/>
          </w:tcPr>
          <w:p w14:paraId="2F205AC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03E25DC0" w14:textId="77777777" w:rsidTr="00605076">
        <w:tc>
          <w:tcPr>
            <w:tcW w:w="4536" w:type="dxa"/>
            <w:gridSpan w:val="4"/>
          </w:tcPr>
          <w:p w14:paraId="0344DD17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33508B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A59B09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397BDA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F062220" w14:textId="77777777" w:rsidTr="00605076">
        <w:trPr>
          <w:trHeight w:val="80"/>
        </w:trPr>
        <w:tc>
          <w:tcPr>
            <w:tcW w:w="1560" w:type="dxa"/>
          </w:tcPr>
          <w:p w14:paraId="6D5138A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5FF6D706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1BA3ED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D380E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4AA946AF" w14:textId="77777777" w:rsidTr="00605076">
        <w:tc>
          <w:tcPr>
            <w:tcW w:w="4536" w:type="dxa"/>
            <w:gridSpan w:val="4"/>
          </w:tcPr>
          <w:p w14:paraId="4957DC3F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1973F1A0" w14:textId="77777777" w:rsidTr="00605076">
        <w:tc>
          <w:tcPr>
            <w:tcW w:w="4536" w:type="dxa"/>
            <w:gridSpan w:val="4"/>
          </w:tcPr>
          <w:p w14:paraId="5B0993B2" w14:textId="15D2495B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51920425" w14:textId="77777777" w:rsidTr="00605076">
        <w:tc>
          <w:tcPr>
            <w:tcW w:w="4536" w:type="dxa"/>
            <w:gridSpan w:val="4"/>
          </w:tcPr>
          <w:p w14:paraId="1009586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01B66150" w14:textId="77777777" w:rsidTr="00605076">
        <w:tc>
          <w:tcPr>
            <w:tcW w:w="4536" w:type="dxa"/>
            <w:gridSpan w:val="4"/>
          </w:tcPr>
          <w:p w14:paraId="69B5E245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Chief Financial Officer</w:t>
            </w:r>
          </w:p>
        </w:tc>
      </w:tr>
      <w:tr w:rsidR="002E67E8" w:rsidRPr="00B1191D" w14:paraId="7A985256" w14:textId="77777777" w:rsidTr="00605076">
        <w:tc>
          <w:tcPr>
            <w:tcW w:w="4536" w:type="dxa"/>
            <w:gridSpan w:val="4"/>
          </w:tcPr>
          <w:p w14:paraId="4CBFF149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3098D1E2" w14:textId="77777777" w:rsidTr="00605076">
        <w:tc>
          <w:tcPr>
            <w:tcW w:w="4536" w:type="dxa"/>
            <w:gridSpan w:val="4"/>
          </w:tcPr>
          <w:p w14:paraId="409BB5C3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B88EFC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52491D" w14:textId="77777777" w:rsidR="002E67E8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CBC934" w14:textId="77777777" w:rsidR="002E67E8" w:rsidRPr="00B1191D" w:rsidRDefault="002E67E8" w:rsidP="002E67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4536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"/>
        <w:gridCol w:w="2069"/>
        <w:gridCol w:w="567"/>
      </w:tblGrid>
      <w:tr w:rsidR="002E67E8" w:rsidRPr="00B1191D" w14:paraId="19F16C9D" w14:textId="77777777" w:rsidTr="00605076">
        <w:trPr>
          <w:trHeight w:val="80"/>
        </w:trPr>
        <w:tc>
          <w:tcPr>
            <w:tcW w:w="1560" w:type="dxa"/>
          </w:tcPr>
          <w:p w14:paraId="47F2D0C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340" w:type="dxa"/>
          </w:tcPr>
          <w:p w14:paraId="493FD93A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069" w:type="dxa"/>
          </w:tcPr>
          <w:p w14:paraId="317D60BC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67" w:type="dxa"/>
          </w:tcPr>
          <w:p w14:paraId="31F4DDE5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2E67E8" w:rsidRPr="00B1191D" w14:paraId="0BCF9BFC" w14:textId="77777777" w:rsidTr="00605076">
        <w:tc>
          <w:tcPr>
            <w:tcW w:w="4536" w:type="dxa"/>
            <w:gridSpan w:val="4"/>
          </w:tcPr>
          <w:p w14:paraId="5DE09561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91D">
              <w:rPr>
                <w:rFonts w:ascii="Arial" w:hAnsi="Arial" w:cs="Arial"/>
                <w:bCs/>
                <w:sz w:val="20"/>
                <w:szCs w:val="20"/>
              </w:rPr>
              <w:t xml:space="preserve">Name and Surname: </w:t>
            </w:r>
          </w:p>
        </w:tc>
      </w:tr>
      <w:tr w:rsidR="002E67E8" w:rsidRPr="00B1191D" w14:paraId="28EFF7B3" w14:textId="77777777" w:rsidTr="00605076">
        <w:tc>
          <w:tcPr>
            <w:tcW w:w="4536" w:type="dxa"/>
            <w:gridSpan w:val="4"/>
          </w:tcPr>
          <w:p w14:paraId="369FBBAF" w14:textId="37CFAD6A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ype Here"/>
                    <w:maxLength w:val="23"/>
                    <w:format w:val="TITLE CASE"/>
                  </w:textInput>
                </w:ffData>
              </w:fldCha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4600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Type Here</w:t>
            </w: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2E67E8" w:rsidRPr="00B1191D" w14:paraId="71CF8DBC" w14:textId="77777777" w:rsidTr="00605076">
        <w:tc>
          <w:tcPr>
            <w:tcW w:w="4536" w:type="dxa"/>
            <w:gridSpan w:val="4"/>
          </w:tcPr>
          <w:p w14:paraId="18FE60AD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67E8" w:rsidRPr="00B1191D" w14:paraId="5BA69F8B" w14:textId="77777777" w:rsidTr="00605076">
        <w:tc>
          <w:tcPr>
            <w:tcW w:w="4536" w:type="dxa"/>
            <w:gridSpan w:val="4"/>
          </w:tcPr>
          <w:p w14:paraId="427D4AAD" w14:textId="77777777" w:rsidR="002E67E8" w:rsidRPr="00B1191D" w:rsidRDefault="002E67E8" w:rsidP="0060507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sz w:val="20"/>
                <w:szCs w:val="20"/>
              </w:rPr>
              <w:t>Title: Accounting Officer/ Authority</w:t>
            </w:r>
          </w:p>
        </w:tc>
      </w:tr>
      <w:tr w:rsidR="002E67E8" w:rsidRPr="00B1191D" w14:paraId="13FA7867" w14:textId="77777777" w:rsidTr="00605076">
        <w:tc>
          <w:tcPr>
            <w:tcW w:w="4536" w:type="dxa"/>
            <w:gridSpan w:val="4"/>
          </w:tcPr>
          <w:p w14:paraId="22438964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B119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</w:p>
        </w:tc>
      </w:tr>
      <w:tr w:rsidR="002E67E8" w:rsidRPr="00B1191D" w14:paraId="469C335E" w14:textId="77777777" w:rsidTr="00605076">
        <w:tc>
          <w:tcPr>
            <w:tcW w:w="4536" w:type="dxa"/>
            <w:gridSpan w:val="4"/>
          </w:tcPr>
          <w:p w14:paraId="0AE9CE4E" w14:textId="77777777" w:rsidR="002E67E8" w:rsidRPr="00B1191D" w:rsidRDefault="002E67E8" w:rsidP="00605076">
            <w:pPr>
              <w:pStyle w:val="BasicParagraph"/>
              <w:suppressAutoHyphens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5C3E0AE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32F338BD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6F9E2C27" w14:textId="77777777" w:rsidR="0070173E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p w14:paraId="7582A3EA" w14:textId="77777777" w:rsidR="0070173E" w:rsidRPr="00ED7072" w:rsidRDefault="0070173E" w:rsidP="00ED7072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val="en-US"/>
        </w:rPr>
      </w:pPr>
    </w:p>
    <w:sectPr w:rsidR="0070173E" w:rsidRPr="00ED7072" w:rsidSect="00FC5688">
      <w:headerReference w:type="default" r:id="rId9"/>
      <w:headerReference w:type="first" r:id="rId10"/>
      <w:pgSz w:w="11900" w:h="16840"/>
      <w:pgMar w:top="2835" w:right="1440" w:bottom="1276" w:left="1440" w:header="568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069C" w14:textId="77777777" w:rsidR="00053EA7" w:rsidRDefault="00053EA7" w:rsidP="002442B3">
      <w:r>
        <w:separator/>
      </w:r>
    </w:p>
  </w:endnote>
  <w:endnote w:type="continuationSeparator" w:id="0">
    <w:p w14:paraId="072748D4" w14:textId="77777777" w:rsidR="00053EA7" w:rsidRDefault="00053EA7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A49F" w14:textId="77777777" w:rsidR="00053EA7" w:rsidRDefault="00053EA7" w:rsidP="002442B3">
      <w:r>
        <w:separator/>
      </w:r>
    </w:p>
  </w:footnote>
  <w:footnote w:type="continuationSeparator" w:id="0">
    <w:p w14:paraId="2678751D" w14:textId="77777777" w:rsidR="00053EA7" w:rsidRDefault="00053EA7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DD07" w14:textId="0F7FAA43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755C8049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105200789" name="Picture 11052007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77777777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21C4" w14:textId="3FA179ED" w:rsidR="00413CA5" w:rsidRPr="00D3286C" w:rsidRDefault="009129FF" w:rsidP="00D3286C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1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="00FF191B">
      <w:rPr>
        <w:rFonts w:ascii="Calibri" w:hAnsi="Calibri" w:cs="Calibri"/>
        <w:b/>
        <w:color w:val="A6A6A6" w:themeColor="background1" w:themeShade="A6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A76C2"/>
    <w:multiLevelType w:val="multilevel"/>
    <w:tmpl w:val="7568755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BE119FC"/>
    <w:multiLevelType w:val="hybridMultilevel"/>
    <w:tmpl w:val="C84EDF8A"/>
    <w:lvl w:ilvl="0" w:tplc="2800109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86432">
    <w:abstractNumId w:val="1"/>
  </w:num>
  <w:num w:numId="2" w16cid:durableId="820656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05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03B05"/>
    <w:rsid w:val="000421D7"/>
    <w:rsid w:val="00053EA7"/>
    <w:rsid w:val="000621C6"/>
    <w:rsid w:val="00085AB5"/>
    <w:rsid w:val="000A02E5"/>
    <w:rsid w:val="000B6D5E"/>
    <w:rsid w:val="000C26FE"/>
    <w:rsid w:val="000D1305"/>
    <w:rsid w:val="000D6E10"/>
    <w:rsid w:val="0014135B"/>
    <w:rsid w:val="0014299F"/>
    <w:rsid w:val="00173736"/>
    <w:rsid w:val="00174CB2"/>
    <w:rsid w:val="00175D05"/>
    <w:rsid w:val="00175E1D"/>
    <w:rsid w:val="00180DD1"/>
    <w:rsid w:val="001B0C79"/>
    <w:rsid w:val="001C7BED"/>
    <w:rsid w:val="002075B2"/>
    <w:rsid w:val="002160B3"/>
    <w:rsid w:val="00223F96"/>
    <w:rsid w:val="00223FAF"/>
    <w:rsid w:val="00237B79"/>
    <w:rsid w:val="002442B3"/>
    <w:rsid w:val="002516B8"/>
    <w:rsid w:val="00252ACD"/>
    <w:rsid w:val="002543DE"/>
    <w:rsid w:val="00257367"/>
    <w:rsid w:val="00262EB4"/>
    <w:rsid w:val="002652C2"/>
    <w:rsid w:val="0027079E"/>
    <w:rsid w:val="002713B9"/>
    <w:rsid w:val="0029232D"/>
    <w:rsid w:val="002C482B"/>
    <w:rsid w:val="002E67E8"/>
    <w:rsid w:val="002F45C6"/>
    <w:rsid w:val="00301772"/>
    <w:rsid w:val="003037EE"/>
    <w:rsid w:val="003145F9"/>
    <w:rsid w:val="003204FC"/>
    <w:rsid w:val="00342FFD"/>
    <w:rsid w:val="00357C2C"/>
    <w:rsid w:val="0036729F"/>
    <w:rsid w:val="00370B53"/>
    <w:rsid w:val="003A4542"/>
    <w:rsid w:val="003C16AA"/>
    <w:rsid w:val="003E7FF9"/>
    <w:rsid w:val="00413CA5"/>
    <w:rsid w:val="00416ABB"/>
    <w:rsid w:val="00434ADD"/>
    <w:rsid w:val="0045567C"/>
    <w:rsid w:val="004568BE"/>
    <w:rsid w:val="004768AB"/>
    <w:rsid w:val="00480DB5"/>
    <w:rsid w:val="00482994"/>
    <w:rsid w:val="004829D0"/>
    <w:rsid w:val="00490D18"/>
    <w:rsid w:val="004C4D54"/>
    <w:rsid w:val="004C7A5E"/>
    <w:rsid w:val="004E7865"/>
    <w:rsid w:val="004F406E"/>
    <w:rsid w:val="004F47E1"/>
    <w:rsid w:val="005224B3"/>
    <w:rsid w:val="00533F99"/>
    <w:rsid w:val="005C56BA"/>
    <w:rsid w:val="005F7BCE"/>
    <w:rsid w:val="005F7E0C"/>
    <w:rsid w:val="006004EB"/>
    <w:rsid w:val="00605C59"/>
    <w:rsid w:val="00625A3E"/>
    <w:rsid w:val="00633803"/>
    <w:rsid w:val="0063416D"/>
    <w:rsid w:val="00635DE0"/>
    <w:rsid w:val="00655265"/>
    <w:rsid w:val="00680D3B"/>
    <w:rsid w:val="006865EB"/>
    <w:rsid w:val="006956AF"/>
    <w:rsid w:val="006A59FC"/>
    <w:rsid w:val="006B14DD"/>
    <w:rsid w:val="006B493F"/>
    <w:rsid w:val="006B6A76"/>
    <w:rsid w:val="006C26B1"/>
    <w:rsid w:val="0070173E"/>
    <w:rsid w:val="00702692"/>
    <w:rsid w:val="00716DDC"/>
    <w:rsid w:val="007202CF"/>
    <w:rsid w:val="007448E3"/>
    <w:rsid w:val="00751E57"/>
    <w:rsid w:val="0075674F"/>
    <w:rsid w:val="00764436"/>
    <w:rsid w:val="00766ECB"/>
    <w:rsid w:val="00771C87"/>
    <w:rsid w:val="007738D8"/>
    <w:rsid w:val="0078118A"/>
    <w:rsid w:val="007B3EC9"/>
    <w:rsid w:val="007C7D3E"/>
    <w:rsid w:val="007D0ABA"/>
    <w:rsid w:val="007E5A6A"/>
    <w:rsid w:val="0081375B"/>
    <w:rsid w:val="00827476"/>
    <w:rsid w:val="00835E9F"/>
    <w:rsid w:val="008552A4"/>
    <w:rsid w:val="008972AD"/>
    <w:rsid w:val="008A54E9"/>
    <w:rsid w:val="008B1BE2"/>
    <w:rsid w:val="008B662F"/>
    <w:rsid w:val="008E1A11"/>
    <w:rsid w:val="0090602C"/>
    <w:rsid w:val="009129FF"/>
    <w:rsid w:val="00935DC4"/>
    <w:rsid w:val="0097271E"/>
    <w:rsid w:val="009960FC"/>
    <w:rsid w:val="009A03A5"/>
    <w:rsid w:val="009D2450"/>
    <w:rsid w:val="009D4F0D"/>
    <w:rsid w:val="009F439F"/>
    <w:rsid w:val="00A02FAE"/>
    <w:rsid w:val="00A10F43"/>
    <w:rsid w:val="00A2125E"/>
    <w:rsid w:val="00A233BC"/>
    <w:rsid w:val="00A40A87"/>
    <w:rsid w:val="00A42563"/>
    <w:rsid w:val="00A46006"/>
    <w:rsid w:val="00A501C7"/>
    <w:rsid w:val="00A5099B"/>
    <w:rsid w:val="00A73527"/>
    <w:rsid w:val="00A77B3C"/>
    <w:rsid w:val="00A829C8"/>
    <w:rsid w:val="00A9483E"/>
    <w:rsid w:val="00AB73F0"/>
    <w:rsid w:val="00AC5AB4"/>
    <w:rsid w:val="00AD6A37"/>
    <w:rsid w:val="00B058F9"/>
    <w:rsid w:val="00B46341"/>
    <w:rsid w:val="00B52416"/>
    <w:rsid w:val="00BD68ED"/>
    <w:rsid w:val="00BF1724"/>
    <w:rsid w:val="00BF68EC"/>
    <w:rsid w:val="00C008F7"/>
    <w:rsid w:val="00C177C0"/>
    <w:rsid w:val="00C26A6A"/>
    <w:rsid w:val="00C42426"/>
    <w:rsid w:val="00C54053"/>
    <w:rsid w:val="00C576DB"/>
    <w:rsid w:val="00C629E6"/>
    <w:rsid w:val="00C7032E"/>
    <w:rsid w:val="00C77412"/>
    <w:rsid w:val="00C82225"/>
    <w:rsid w:val="00C93D11"/>
    <w:rsid w:val="00CB79ED"/>
    <w:rsid w:val="00CD339A"/>
    <w:rsid w:val="00D154D4"/>
    <w:rsid w:val="00D23FFB"/>
    <w:rsid w:val="00D3286C"/>
    <w:rsid w:val="00D341D9"/>
    <w:rsid w:val="00D47308"/>
    <w:rsid w:val="00D565A6"/>
    <w:rsid w:val="00D625E5"/>
    <w:rsid w:val="00D80B48"/>
    <w:rsid w:val="00DD50A1"/>
    <w:rsid w:val="00DE7759"/>
    <w:rsid w:val="00DF5489"/>
    <w:rsid w:val="00E015F4"/>
    <w:rsid w:val="00E1527A"/>
    <w:rsid w:val="00E32542"/>
    <w:rsid w:val="00E349D1"/>
    <w:rsid w:val="00E54403"/>
    <w:rsid w:val="00E6698F"/>
    <w:rsid w:val="00E66E97"/>
    <w:rsid w:val="00ED7072"/>
    <w:rsid w:val="00F5083C"/>
    <w:rsid w:val="00F765EB"/>
    <w:rsid w:val="00F93100"/>
    <w:rsid w:val="00FA03FF"/>
    <w:rsid w:val="00FA0527"/>
    <w:rsid w:val="00FA675B"/>
    <w:rsid w:val="00FC5688"/>
    <w:rsid w:val="00FE3613"/>
    <w:rsid w:val="00FE7F5F"/>
    <w:rsid w:val="00FF191B"/>
    <w:rsid w:val="00FF52D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2543DE"/>
    <w:pPr>
      <w:tabs>
        <w:tab w:val="left" w:pos="0"/>
        <w:tab w:val="left" w:pos="720"/>
        <w:tab w:val="left" w:pos="2880"/>
        <w:tab w:val="left" w:pos="3600"/>
        <w:tab w:val="left" w:pos="3870"/>
        <w:tab w:val="left" w:pos="5760"/>
        <w:tab w:val="left" w:pos="6300"/>
        <w:tab w:val="left" w:pos="8640"/>
        <w:tab w:val="left" w:pos="9360"/>
      </w:tabs>
      <w:jc w:val="both"/>
    </w:pPr>
    <w:rPr>
      <w:rFonts w:ascii="Arial" w:eastAsia="Times New Roman" w:hAnsi="Arial" w:cs="Arial"/>
      <w:color w:val="00008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2543DE"/>
    <w:rPr>
      <w:rFonts w:ascii="Arial" w:eastAsia="Times New Roman" w:hAnsi="Arial" w:cs="Arial"/>
      <w:color w:val="000080"/>
      <w:szCs w:val="20"/>
      <w:lang w:val="en-US"/>
    </w:rPr>
  </w:style>
  <w:style w:type="character" w:styleId="Hyperlink">
    <w:name w:val="Hyperlink"/>
    <w:basedOn w:val="DefaultParagraphFont"/>
    <w:rsid w:val="002543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26F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956AF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67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to.Hlatshwayo@treasury.gov.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CDD6-99C4-4145-8B86-053C9958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5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Thato Hlatshwayo</cp:lastModifiedBy>
  <cp:revision>10</cp:revision>
  <cp:lastPrinted>2023-10-19T12:25:00Z</cp:lastPrinted>
  <dcterms:created xsi:type="dcterms:W3CDTF">2026-08-03T12:50:00Z</dcterms:created>
  <dcterms:modified xsi:type="dcterms:W3CDTF">2026-08-12T13:33:00Z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2022-04-08T07:00:50Z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11050ab5-253b-4605-bd62-95d01261a106</vt:lpwstr>
  </property>
  <property fmtid="{D5CDD505-2E9C-101B-9397-08002B2CF9AE}" pid="8" name="MSIP_Label_93c4247e-447d-4732-af29-2e529a4288f1_ContentBits">
    <vt:lpwstr>0</vt:lpwstr>
  </property>
  <property fmtid="{D5CDD505-2E9C-101B-9397-08002B2CF9AE}" pid="9" name="GrammarlyDocumentId">
    <vt:lpwstr>cc668ecf8760d98009196b01a4bbe77bdeb3778a1f1780b36bc7276a4b378df0</vt:lpwstr>
  </property>
</Properties>
</file>